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53ED4" w14:textId="77777777" w:rsidR="00001A81" w:rsidRDefault="00001A81" w:rsidP="00001A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RERESBY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241802EB" w14:textId="77777777" w:rsidR="00001A81" w:rsidRDefault="00001A81" w:rsidP="00001A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14:paraId="4834A8D1" w14:textId="77777777" w:rsidR="00001A81" w:rsidRDefault="00001A81" w:rsidP="00001A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3D43A7" w14:textId="77777777" w:rsidR="00001A81" w:rsidRDefault="00001A81" w:rsidP="00001A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591C74" w14:textId="77777777" w:rsidR="00001A81" w:rsidRDefault="00001A81" w:rsidP="00001A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Sep.1478</w:t>
      </w:r>
      <w:r>
        <w:rPr>
          <w:rFonts w:ascii="Times New Roman" w:hAnsi="Times New Roman" w:cs="Times New Roman"/>
          <w:sz w:val="24"/>
          <w:szCs w:val="24"/>
        </w:rPr>
        <w:tab/>
        <w:t>He, Robert Hall, clerk(q.v.), John Forman, clerk(q.v.), and Henry</w:t>
      </w:r>
    </w:p>
    <w:p w14:paraId="19A59696" w14:textId="77777777" w:rsidR="00001A81" w:rsidRDefault="00001A81" w:rsidP="00001A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Sotehill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were licensed to </w:t>
      </w:r>
      <w:proofErr w:type="gramStart"/>
      <w:r>
        <w:rPr>
          <w:rFonts w:ascii="Times New Roman" w:hAnsi="Times New Roman" w:cs="Times New Roman"/>
          <w:sz w:val="24"/>
          <w:szCs w:val="24"/>
        </w:rPr>
        <w:t>found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perpetual chantry to </w:t>
      </w:r>
    </w:p>
    <w:p w14:paraId="008EC97E" w14:textId="77777777" w:rsidR="00001A81" w:rsidRDefault="00001A81" w:rsidP="00001A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celebrate divine service at the altar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St.Peter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All Saints’ Church,</w:t>
      </w:r>
    </w:p>
    <w:p w14:paraId="00D4A7D1" w14:textId="77777777" w:rsidR="00001A81" w:rsidRDefault="00001A81" w:rsidP="00001A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Wakefield.     (C.P.R. 1476-85 p.123)</w:t>
      </w:r>
    </w:p>
    <w:p w14:paraId="7936A383" w14:textId="77777777" w:rsidR="00001A81" w:rsidRDefault="00001A81" w:rsidP="00001A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2BD2D5" w14:textId="77777777" w:rsidR="00001A81" w:rsidRDefault="00001A81" w:rsidP="00001A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4418CE" w14:textId="77777777" w:rsidR="00001A81" w:rsidRDefault="00001A81" w:rsidP="00001A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 2021</w:t>
      </w:r>
    </w:p>
    <w:p w14:paraId="6F1D6D3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A96C8" w14:textId="77777777" w:rsidR="00001A81" w:rsidRDefault="00001A81" w:rsidP="009139A6">
      <w:r>
        <w:separator/>
      </w:r>
    </w:p>
  </w:endnote>
  <w:endnote w:type="continuationSeparator" w:id="0">
    <w:p w14:paraId="55D45DCC" w14:textId="77777777" w:rsidR="00001A81" w:rsidRDefault="00001A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9D7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DAAD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F70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3891B" w14:textId="77777777" w:rsidR="00001A81" w:rsidRDefault="00001A81" w:rsidP="009139A6">
      <w:r>
        <w:separator/>
      </w:r>
    </w:p>
  </w:footnote>
  <w:footnote w:type="continuationSeparator" w:id="0">
    <w:p w14:paraId="3D9F1194" w14:textId="77777777" w:rsidR="00001A81" w:rsidRDefault="00001A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C14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BAE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BD1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A81"/>
    <w:rsid w:val="00001A8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CF316"/>
  <w15:chartTrackingRefBased/>
  <w15:docId w15:val="{DDD8BE9C-DFE0-4CBE-BB2A-548967799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2021-05-12T20:49:00Z</dcterms:created>
  <dcterms:modified xsi:type="dcterms:W3CDTF">2021-05-12T20:50:00Z</dcterms:modified>
</cp:coreProperties>
</file>